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507193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LP-WUS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7.28.6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LP-WUS are discussed in past meetings. Since the scope of the core requirements is stable enough, it is time for RAN4 to start working on the performance part of the WI. In this paper we will provide our initial views on RRM performance requirements on LP-WUS.</w:t>
      </w:r>
    </w:p>
    <w:p>
      <w:pPr>
        <w:pStyle w:val="76"/>
        <w:rPr>
          <w:lang w:val="en-US"/>
        </w:rPr>
      </w:pPr>
      <w:r>
        <w:rPr>
          <w:lang w:val="en-US"/>
        </w:rPr>
        <w:t>Discussion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b w:val="0"/>
          <w:bCs w:val="0"/>
          <w:lang w:val="en-US" w:eastAsia="zh-CN"/>
        </w:rPr>
        <w:t xml:space="preserve">For LP-WUS, </w:t>
      </w:r>
      <w:r>
        <w:rPr>
          <w:rFonts w:hint="eastAsia"/>
          <w:lang w:val="en-US" w:eastAsia="zh-CN"/>
        </w:rPr>
        <w:t>according to previous agreements discussed in core part,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LP-WUS,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In core part discussion, RAN4 has already studied some core requirements in Idle/Inactive mode including MR measurement requirements, LR measurement requirements and switching among different states.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MR measurements requirements, we deem that the legacy test cases could be as baseline since the measurement behaviour has no big difference between legacy and measurement in LP-WUS feature.</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LR measurement requirements, different cases shall be identified. In case1, MR enter into ultra deep sleep state and only LR performs serving cell measurements, only considering high priority frequency the cell re-selection will be occurred. However, if high priority frequency is considered, the test case for high priority frequency cell re-selection shall be considered. In case 3, MR performs relaxed serving cell measurement and neighbouring cell measurement, LR performs serving cell measurements. For this case, the test cases for cell re-selection shall be considered.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In case 1, if high priority frequency layer is configured, the test cases shall be considered; otherwise, no test cases will be confirmed.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3: In case 3, the test cases for cell reselection shall be considered and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b/>
          <w:bCs/>
          <w:lang w:val="en-US" w:eastAsia="zh-CN"/>
        </w:rPr>
      </w:pPr>
      <w:r>
        <w:rPr>
          <w:rFonts w:hint="eastAsia"/>
          <w:b/>
          <w:bCs/>
          <w:lang w:val="en-US" w:eastAsia="zh-CN"/>
        </w:rPr>
        <w:t>Proposal 4: The legacy test cases for MR measurement shall be as baseline.</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lang w:val="en-US" w:eastAsia="zh-CN"/>
        </w:rPr>
      </w:pPr>
    </w:p>
    <w:p>
      <w:pPr>
        <w:pStyle w:val="76"/>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LP-WUS: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LP-WUS,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In case 1, if high priority frequency layer is configured, the test cases shall be considered; otherwise, no test cases will be confirmed.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3: In case 3, the test cases for cell reselection shall be considered and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eastAsia="宋体"/>
          <w:lang w:val="en-US" w:eastAsia="zh-CN"/>
        </w:rPr>
      </w:pPr>
      <w:r>
        <w:rPr>
          <w:rFonts w:hint="eastAsia"/>
          <w:b/>
          <w:bCs/>
          <w:lang w:val="en-US" w:eastAsia="zh-CN"/>
        </w:rPr>
        <w:t>Proposal 4: The legacy test cases for MR measurement shall be as baseline.</w:t>
      </w:r>
      <w:bookmarkStart w:id="3" w:name="_GoBack"/>
      <w:bookmarkEnd w:id="3"/>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Yu Mincho">
    <w:altName w:val="Yu Gothic UI"/>
    <w:panose1 w:val="00000000000000000000"/>
    <w:charset w:val="80"/>
    <w:family w:val="auto"/>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4593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04920"/>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C02BEC"/>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82368"/>
    <w:rsid w:val="06785C08"/>
    <w:rsid w:val="067C67DB"/>
    <w:rsid w:val="067F65D2"/>
    <w:rsid w:val="068158A4"/>
    <w:rsid w:val="06A05FC0"/>
    <w:rsid w:val="06AE1485"/>
    <w:rsid w:val="06BE2705"/>
    <w:rsid w:val="06E54956"/>
    <w:rsid w:val="07007517"/>
    <w:rsid w:val="07073FA3"/>
    <w:rsid w:val="070F1174"/>
    <w:rsid w:val="072F7FC6"/>
    <w:rsid w:val="0732584E"/>
    <w:rsid w:val="074109F4"/>
    <w:rsid w:val="07583E9D"/>
    <w:rsid w:val="075A7EF6"/>
    <w:rsid w:val="076202A2"/>
    <w:rsid w:val="076A2A73"/>
    <w:rsid w:val="078759D7"/>
    <w:rsid w:val="079D059C"/>
    <w:rsid w:val="07AE506C"/>
    <w:rsid w:val="07C05808"/>
    <w:rsid w:val="07C22AAD"/>
    <w:rsid w:val="07C3764D"/>
    <w:rsid w:val="07C644D1"/>
    <w:rsid w:val="07F66AC5"/>
    <w:rsid w:val="07FA2981"/>
    <w:rsid w:val="07FE6829"/>
    <w:rsid w:val="081F651B"/>
    <w:rsid w:val="0833764C"/>
    <w:rsid w:val="083F5297"/>
    <w:rsid w:val="084677D5"/>
    <w:rsid w:val="0848005E"/>
    <w:rsid w:val="084B1A9E"/>
    <w:rsid w:val="084C657D"/>
    <w:rsid w:val="084D12F0"/>
    <w:rsid w:val="0860304A"/>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5FEA"/>
    <w:rsid w:val="09736AE0"/>
    <w:rsid w:val="099C4684"/>
    <w:rsid w:val="09BB6580"/>
    <w:rsid w:val="09E30E5D"/>
    <w:rsid w:val="09F25D5F"/>
    <w:rsid w:val="0A1131EF"/>
    <w:rsid w:val="0A141797"/>
    <w:rsid w:val="0A143BE1"/>
    <w:rsid w:val="0A220AAD"/>
    <w:rsid w:val="0A263E9C"/>
    <w:rsid w:val="0A286DFB"/>
    <w:rsid w:val="0A5002F7"/>
    <w:rsid w:val="0A5164D1"/>
    <w:rsid w:val="0A5C7B97"/>
    <w:rsid w:val="0A5E0EE3"/>
    <w:rsid w:val="0A6C43DE"/>
    <w:rsid w:val="0ABC02E8"/>
    <w:rsid w:val="0AC16484"/>
    <w:rsid w:val="0AC637B9"/>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8A1B6B"/>
    <w:rsid w:val="0B927AF3"/>
    <w:rsid w:val="0B997D22"/>
    <w:rsid w:val="0BA069F6"/>
    <w:rsid w:val="0BA238F9"/>
    <w:rsid w:val="0BB6397D"/>
    <w:rsid w:val="0BC97B63"/>
    <w:rsid w:val="0BD644F2"/>
    <w:rsid w:val="0BE05B3D"/>
    <w:rsid w:val="0BEB139D"/>
    <w:rsid w:val="0BEF4F2C"/>
    <w:rsid w:val="0BF03462"/>
    <w:rsid w:val="0BF56721"/>
    <w:rsid w:val="0BF606AD"/>
    <w:rsid w:val="0C157FE3"/>
    <w:rsid w:val="0C1E2E71"/>
    <w:rsid w:val="0C2D4BD9"/>
    <w:rsid w:val="0C5161F8"/>
    <w:rsid w:val="0C52360D"/>
    <w:rsid w:val="0C6B5BA9"/>
    <w:rsid w:val="0C6E60F3"/>
    <w:rsid w:val="0C7C1976"/>
    <w:rsid w:val="0C830617"/>
    <w:rsid w:val="0CA92A55"/>
    <w:rsid w:val="0CAC6DE2"/>
    <w:rsid w:val="0CB04E0D"/>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26EB5"/>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A5F33"/>
    <w:rsid w:val="108F6F5D"/>
    <w:rsid w:val="1094235B"/>
    <w:rsid w:val="1096068D"/>
    <w:rsid w:val="109F23E5"/>
    <w:rsid w:val="10A77A62"/>
    <w:rsid w:val="10B951CF"/>
    <w:rsid w:val="10BB3068"/>
    <w:rsid w:val="10CF68EB"/>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277752"/>
    <w:rsid w:val="12322B63"/>
    <w:rsid w:val="12342A01"/>
    <w:rsid w:val="12371472"/>
    <w:rsid w:val="12533BE9"/>
    <w:rsid w:val="12563736"/>
    <w:rsid w:val="125E0D24"/>
    <w:rsid w:val="126548EE"/>
    <w:rsid w:val="12817181"/>
    <w:rsid w:val="12911818"/>
    <w:rsid w:val="129E41E5"/>
    <w:rsid w:val="12AA4BE9"/>
    <w:rsid w:val="12B1333A"/>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1A1002"/>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234A0"/>
    <w:rsid w:val="16682D3E"/>
    <w:rsid w:val="167046E9"/>
    <w:rsid w:val="1679566E"/>
    <w:rsid w:val="167E382D"/>
    <w:rsid w:val="16B64EC9"/>
    <w:rsid w:val="16C14D16"/>
    <w:rsid w:val="16C8771D"/>
    <w:rsid w:val="16DC0535"/>
    <w:rsid w:val="16F31A11"/>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C7BCB"/>
    <w:rsid w:val="18396192"/>
    <w:rsid w:val="184A4BE3"/>
    <w:rsid w:val="18500258"/>
    <w:rsid w:val="185060EC"/>
    <w:rsid w:val="18543427"/>
    <w:rsid w:val="18545FAF"/>
    <w:rsid w:val="185A42FA"/>
    <w:rsid w:val="18870C54"/>
    <w:rsid w:val="189D2207"/>
    <w:rsid w:val="18A45C40"/>
    <w:rsid w:val="18D57338"/>
    <w:rsid w:val="18E96032"/>
    <w:rsid w:val="18EE62E8"/>
    <w:rsid w:val="18F96461"/>
    <w:rsid w:val="18FF308F"/>
    <w:rsid w:val="19094BBF"/>
    <w:rsid w:val="19116F8E"/>
    <w:rsid w:val="194E6691"/>
    <w:rsid w:val="19551A74"/>
    <w:rsid w:val="195942F0"/>
    <w:rsid w:val="195F7D63"/>
    <w:rsid w:val="196A5FC1"/>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96C32"/>
    <w:rsid w:val="1A9B6333"/>
    <w:rsid w:val="1AA11028"/>
    <w:rsid w:val="1AB623A5"/>
    <w:rsid w:val="1AB9028C"/>
    <w:rsid w:val="1AB91166"/>
    <w:rsid w:val="1ABB0DE6"/>
    <w:rsid w:val="1ABD699B"/>
    <w:rsid w:val="1AC56317"/>
    <w:rsid w:val="1ACE5D7F"/>
    <w:rsid w:val="1AD6319E"/>
    <w:rsid w:val="1AE47B80"/>
    <w:rsid w:val="1B176C50"/>
    <w:rsid w:val="1B31583C"/>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04180B"/>
    <w:rsid w:val="1C1D36F1"/>
    <w:rsid w:val="1C1F1D32"/>
    <w:rsid w:val="1C200EAE"/>
    <w:rsid w:val="1C291BAA"/>
    <w:rsid w:val="1C386892"/>
    <w:rsid w:val="1C3A035E"/>
    <w:rsid w:val="1C4A2683"/>
    <w:rsid w:val="1C5F292D"/>
    <w:rsid w:val="1C5F3B2B"/>
    <w:rsid w:val="1C60434E"/>
    <w:rsid w:val="1C631E26"/>
    <w:rsid w:val="1C7530BF"/>
    <w:rsid w:val="1C8361D3"/>
    <w:rsid w:val="1C933922"/>
    <w:rsid w:val="1C954E9B"/>
    <w:rsid w:val="1CBB1BB0"/>
    <w:rsid w:val="1CBC5611"/>
    <w:rsid w:val="1CCB7770"/>
    <w:rsid w:val="1CD22EF6"/>
    <w:rsid w:val="1CD7177C"/>
    <w:rsid w:val="1CF005FD"/>
    <w:rsid w:val="1CF6531E"/>
    <w:rsid w:val="1CF73467"/>
    <w:rsid w:val="1CFF0F7A"/>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51952"/>
    <w:rsid w:val="1E5F1F97"/>
    <w:rsid w:val="1E6C5F4E"/>
    <w:rsid w:val="1E755015"/>
    <w:rsid w:val="1EA42272"/>
    <w:rsid w:val="1EA65561"/>
    <w:rsid w:val="1EAD4127"/>
    <w:rsid w:val="1EB70BD9"/>
    <w:rsid w:val="1EB8797A"/>
    <w:rsid w:val="1EE142F9"/>
    <w:rsid w:val="1EEC719E"/>
    <w:rsid w:val="1EEE2F09"/>
    <w:rsid w:val="1EF7018A"/>
    <w:rsid w:val="1F0242AA"/>
    <w:rsid w:val="1F044236"/>
    <w:rsid w:val="1F08757A"/>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07EE3"/>
    <w:rsid w:val="20584BED"/>
    <w:rsid w:val="207F7CDD"/>
    <w:rsid w:val="20A4578F"/>
    <w:rsid w:val="20BC55C4"/>
    <w:rsid w:val="20BF1816"/>
    <w:rsid w:val="20CA6414"/>
    <w:rsid w:val="20D40A6C"/>
    <w:rsid w:val="20D60AAE"/>
    <w:rsid w:val="20D94EF4"/>
    <w:rsid w:val="21061BA2"/>
    <w:rsid w:val="2121427E"/>
    <w:rsid w:val="21262CBA"/>
    <w:rsid w:val="212B1C97"/>
    <w:rsid w:val="21361FB5"/>
    <w:rsid w:val="214B3D89"/>
    <w:rsid w:val="2154483D"/>
    <w:rsid w:val="21575083"/>
    <w:rsid w:val="21575426"/>
    <w:rsid w:val="215C1F77"/>
    <w:rsid w:val="216C7D5C"/>
    <w:rsid w:val="2177769E"/>
    <w:rsid w:val="217C4489"/>
    <w:rsid w:val="21A93954"/>
    <w:rsid w:val="21D25FF2"/>
    <w:rsid w:val="21D35B8A"/>
    <w:rsid w:val="21D5280D"/>
    <w:rsid w:val="21D67E81"/>
    <w:rsid w:val="21EB6B55"/>
    <w:rsid w:val="21F70210"/>
    <w:rsid w:val="22110474"/>
    <w:rsid w:val="221E0187"/>
    <w:rsid w:val="22344A9E"/>
    <w:rsid w:val="22363269"/>
    <w:rsid w:val="223C2DAF"/>
    <w:rsid w:val="223E2651"/>
    <w:rsid w:val="224E39C0"/>
    <w:rsid w:val="22553288"/>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03FC4"/>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146117"/>
    <w:rsid w:val="24232DE5"/>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2407F"/>
    <w:rsid w:val="24E32289"/>
    <w:rsid w:val="24ED1C1E"/>
    <w:rsid w:val="24F0284D"/>
    <w:rsid w:val="24F039A5"/>
    <w:rsid w:val="250E20E4"/>
    <w:rsid w:val="25202C91"/>
    <w:rsid w:val="252331A5"/>
    <w:rsid w:val="252733A0"/>
    <w:rsid w:val="252A6107"/>
    <w:rsid w:val="253B3A36"/>
    <w:rsid w:val="253C4214"/>
    <w:rsid w:val="25425A19"/>
    <w:rsid w:val="25490B3E"/>
    <w:rsid w:val="25667D90"/>
    <w:rsid w:val="256E6C47"/>
    <w:rsid w:val="256F1A53"/>
    <w:rsid w:val="257F7D90"/>
    <w:rsid w:val="258B2F2B"/>
    <w:rsid w:val="258B31A0"/>
    <w:rsid w:val="25AB3D1C"/>
    <w:rsid w:val="25AC53DC"/>
    <w:rsid w:val="25C40884"/>
    <w:rsid w:val="25C73A07"/>
    <w:rsid w:val="25CB7FC0"/>
    <w:rsid w:val="25D30AA5"/>
    <w:rsid w:val="25D90A1B"/>
    <w:rsid w:val="25DC0129"/>
    <w:rsid w:val="25DF10AE"/>
    <w:rsid w:val="25E22192"/>
    <w:rsid w:val="25F332FF"/>
    <w:rsid w:val="25FE37D6"/>
    <w:rsid w:val="26274BB6"/>
    <w:rsid w:val="26356536"/>
    <w:rsid w:val="264B61DF"/>
    <w:rsid w:val="266853CB"/>
    <w:rsid w:val="268B243A"/>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57463"/>
    <w:rsid w:val="28AB19F4"/>
    <w:rsid w:val="28BD3A65"/>
    <w:rsid w:val="28BD5FE3"/>
    <w:rsid w:val="28D71E0B"/>
    <w:rsid w:val="28DC39BE"/>
    <w:rsid w:val="28DD5BCB"/>
    <w:rsid w:val="28E01F8A"/>
    <w:rsid w:val="28F045AC"/>
    <w:rsid w:val="291B318A"/>
    <w:rsid w:val="291D583E"/>
    <w:rsid w:val="293427AA"/>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2D73EC"/>
    <w:rsid w:val="2A2E4CEB"/>
    <w:rsid w:val="2A3B565F"/>
    <w:rsid w:val="2A4A3088"/>
    <w:rsid w:val="2A532C05"/>
    <w:rsid w:val="2A5D0C96"/>
    <w:rsid w:val="2A653259"/>
    <w:rsid w:val="2A8F4841"/>
    <w:rsid w:val="2AA270FE"/>
    <w:rsid w:val="2AA369DD"/>
    <w:rsid w:val="2AD06022"/>
    <w:rsid w:val="2AD63975"/>
    <w:rsid w:val="2ADD1B0D"/>
    <w:rsid w:val="2AEC47FC"/>
    <w:rsid w:val="2AF1331E"/>
    <w:rsid w:val="2AF46F08"/>
    <w:rsid w:val="2AF81BE3"/>
    <w:rsid w:val="2AFF23A5"/>
    <w:rsid w:val="2B176F87"/>
    <w:rsid w:val="2B361003"/>
    <w:rsid w:val="2B3762A6"/>
    <w:rsid w:val="2B3C6641"/>
    <w:rsid w:val="2B4A27A4"/>
    <w:rsid w:val="2B5567FE"/>
    <w:rsid w:val="2B5B0F6E"/>
    <w:rsid w:val="2B792D84"/>
    <w:rsid w:val="2B925FDF"/>
    <w:rsid w:val="2B9970F1"/>
    <w:rsid w:val="2BB74A47"/>
    <w:rsid w:val="2BE501C7"/>
    <w:rsid w:val="2BE57DB5"/>
    <w:rsid w:val="2BED2E55"/>
    <w:rsid w:val="2C1738CF"/>
    <w:rsid w:val="2C1945D8"/>
    <w:rsid w:val="2C3E23A2"/>
    <w:rsid w:val="2C4E7E38"/>
    <w:rsid w:val="2C5113C3"/>
    <w:rsid w:val="2C6C7918"/>
    <w:rsid w:val="2C783906"/>
    <w:rsid w:val="2C900878"/>
    <w:rsid w:val="2C9E472D"/>
    <w:rsid w:val="2CB5787B"/>
    <w:rsid w:val="2CC43900"/>
    <w:rsid w:val="2CCA4381"/>
    <w:rsid w:val="2CD30F03"/>
    <w:rsid w:val="2CD66FAA"/>
    <w:rsid w:val="2CD82FEB"/>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A08E0"/>
    <w:rsid w:val="2DAF78FF"/>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606B5"/>
    <w:rsid w:val="2F3C4BFB"/>
    <w:rsid w:val="2F471420"/>
    <w:rsid w:val="2F626907"/>
    <w:rsid w:val="2F6B4720"/>
    <w:rsid w:val="2F6D7FDB"/>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F34FAE"/>
    <w:rsid w:val="3133127A"/>
    <w:rsid w:val="31353CD7"/>
    <w:rsid w:val="313E620E"/>
    <w:rsid w:val="313E6CDE"/>
    <w:rsid w:val="313F3759"/>
    <w:rsid w:val="31727F68"/>
    <w:rsid w:val="317662E9"/>
    <w:rsid w:val="31907F15"/>
    <w:rsid w:val="31954796"/>
    <w:rsid w:val="31962DAE"/>
    <w:rsid w:val="319F0073"/>
    <w:rsid w:val="31B9498A"/>
    <w:rsid w:val="31C66EB6"/>
    <w:rsid w:val="31CB6BC1"/>
    <w:rsid w:val="31CE7B45"/>
    <w:rsid w:val="31DD48DC"/>
    <w:rsid w:val="31E60453"/>
    <w:rsid w:val="31F859ED"/>
    <w:rsid w:val="32044DED"/>
    <w:rsid w:val="320C562E"/>
    <w:rsid w:val="3215767E"/>
    <w:rsid w:val="32327738"/>
    <w:rsid w:val="323F70E3"/>
    <w:rsid w:val="32414601"/>
    <w:rsid w:val="324B22D2"/>
    <w:rsid w:val="32575E9A"/>
    <w:rsid w:val="325C3AF5"/>
    <w:rsid w:val="3262622A"/>
    <w:rsid w:val="327A0FE8"/>
    <w:rsid w:val="329F684F"/>
    <w:rsid w:val="32B26B6D"/>
    <w:rsid w:val="32C92CF9"/>
    <w:rsid w:val="32CC0FF0"/>
    <w:rsid w:val="32DF7982"/>
    <w:rsid w:val="32F96ACA"/>
    <w:rsid w:val="330258B3"/>
    <w:rsid w:val="33054642"/>
    <w:rsid w:val="330C7AAB"/>
    <w:rsid w:val="33106E3B"/>
    <w:rsid w:val="332F0A06"/>
    <w:rsid w:val="33301D0B"/>
    <w:rsid w:val="333E4968"/>
    <w:rsid w:val="33571BCB"/>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AF56A8"/>
    <w:rsid w:val="35C72C49"/>
    <w:rsid w:val="35F73AA1"/>
    <w:rsid w:val="35F853BB"/>
    <w:rsid w:val="35FB1676"/>
    <w:rsid w:val="35FF6626"/>
    <w:rsid w:val="36101CF6"/>
    <w:rsid w:val="361526DE"/>
    <w:rsid w:val="36225127"/>
    <w:rsid w:val="36237E20"/>
    <w:rsid w:val="362551E1"/>
    <w:rsid w:val="36286678"/>
    <w:rsid w:val="36371F41"/>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9968AA"/>
    <w:rsid w:val="37A04E93"/>
    <w:rsid w:val="37AA5D9B"/>
    <w:rsid w:val="37C6420E"/>
    <w:rsid w:val="37D22ED3"/>
    <w:rsid w:val="37D800AA"/>
    <w:rsid w:val="37EA0A17"/>
    <w:rsid w:val="38036106"/>
    <w:rsid w:val="380A7603"/>
    <w:rsid w:val="380B0BB2"/>
    <w:rsid w:val="380D32F1"/>
    <w:rsid w:val="380D5D0D"/>
    <w:rsid w:val="38243947"/>
    <w:rsid w:val="382F2C1E"/>
    <w:rsid w:val="3871463E"/>
    <w:rsid w:val="38716CD9"/>
    <w:rsid w:val="38801C6C"/>
    <w:rsid w:val="38851608"/>
    <w:rsid w:val="389F2071"/>
    <w:rsid w:val="38A45712"/>
    <w:rsid w:val="38A47DD9"/>
    <w:rsid w:val="38B04451"/>
    <w:rsid w:val="38CC35B4"/>
    <w:rsid w:val="38D10166"/>
    <w:rsid w:val="38F103FB"/>
    <w:rsid w:val="39207FD2"/>
    <w:rsid w:val="392E645D"/>
    <w:rsid w:val="3933207C"/>
    <w:rsid w:val="39341BE2"/>
    <w:rsid w:val="393947EE"/>
    <w:rsid w:val="394B37F2"/>
    <w:rsid w:val="39532C2F"/>
    <w:rsid w:val="39606DCF"/>
    <w:rsid w:val="39756BD2"/>
    <w:rsid w:val="39985F30"/>
    <w:rsid w:val="39D3500A"/>
    <w:rsid w:val="39D620EE"/>
    <w:rsid w:val="39D96419"/>
    <w:rsid w:val="39E55169"/>
    <w:rsid w:val="39E628D4"/>
    <w:rsid w:val="39E84553"/>
    <w:rsid w:val="39F4018B"/>
    <w:rsid w:val="39F72E22"/>
    <w:rsid w:val="3A094E52"/>
    <w:rsid w:val="3A094EDE"/>
    <w:rsid w:val="3A174971"/>
    <w:rsid w:val="3A273045"/>
    <w:rsid w:val="3A351385"/>
    <w:rsid w:val="3A3E4729"/>
    <w:rsid w:val="3A675D6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937808"/>
    <w:rsid w:val="3BC25680"/>
    <w:rsid w:val="3BD653F5"/>
    <w:rsid w:val="3BE16ECF"/>
    <w:rsid w:val="3BED0FCA"/>
    <w:rsid w:val="3C112CD7"/>
    <w:rsid w:val="3C211965"/>
    <w:rsid w:val="3C226C56"/>
    <w:rsid w:val="3C4B0ED5"/>
    <w:rsid w:val="3C650224"/>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6B7AD4"/>
    <w:rsid w:val="3D876DDA"/>
    <w:rsid w:val="3D8C35CB"/>
    <w:rsid w:val="3D8E5ECA"/>
    <w:rsid w:val="3DA6750A"/>
    <w:rsid w:val="3DB21166"/>
    <w:rsid w:val="3DB52FFB"/>
    <w:rsid w:val="3DB8539D"/>
    <w:rsid w:val="3DB932B8"/>
    <w:rsid w:val="3DCE5EF9"/>
    <w:rsid w:val="3DDF3C84"/>
    <w:rsid w:val="3DF17D30"/>
    <w:rsid w:val="3DF55B8D"/>
    <w:rsid w:val="3DF740D2"/>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626D51"/>
    <w:rsid w:val="40790653"/>
    <w:rsid w:val="40942502"/>
    <w:rsid w:val="40AA46A6"/>
    <w:rsid w:val="40B6211F"/>
    <w:rsid w:val="40C2573C"/>
    <w:rsid w:val="40D01BF9"/>
    <w:rsid w:val="40D34024"/>
    <w:rsid w:val="40D43BA0"/>
    <w:rsid w:val="40E241CE"/>
    <w:rsid w:val="40EA78D7"/>
    <w:rsid w:val="40EC35D0"/>
    <w:rsid w:val="40EC510F"/>
    <w:rsid w:val="40EF5D43"/>
    <w:rsid w:val="412912D7"/>
    <w:rsid w:val="41366B89"/>
    <w:rsid w:val="41393E04"/>
    <w:rsid w:val="41554B41"/>
    <w:rsid w:val="41643D6B"/>
    <w:rsid w:val="41771599"/>
    <w:rsid w:val="418E52EE"/>
    <w:rsid w:val="41A04E11"/>
    <w:rsid w:val="41B3295A"/>
    <w:rsid w:val="41CA6260"/>
    <w:rsid w:val="41DB0F0D"/>
    <w:rsid w:val="41F029FA"/>
    <w:rsid w:val="420558C2"/>
    <w:rsid w:val="42057B28"/>
    <w:rsid w:val="420874B4"/>
    <w:rsid w:val="421052B2"/>
    <w:rsid w:val="42190CC2"/>
    <w:rsid w:val="422F36E3"/>
    <w:rsid w:val="42407C97"/>
    <w:rsid w:val="42491125"/>
    <w:rsid w:val="424A1841"/>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03689C"/>
    <w:rsid w:val="441111D7"/>
    <w:rsid w:val="442D64E6"/>
    <w:rsid w:val="44366A11"/>
    <w:rsid w:val="443B3A4C"/>
    <w:rsid w:val="444B0AC4"/>
    <w:rsid w:val="444C64B0"/>
    <w:rsid w:val="444D54BA"/>
    <w:rsid w:val="44607171"/>
    <w:rsid w:val="44742FDB"/>
    <w:rsid w:val="447636BF"/>
    <w:rsid w:val="447E086E"/>
    <w:rsid w:val="44951997"/>
    <w:rsid w:val="449D508C"/>
    <w:rsid w:val="44B15AF7"/>
    <w:rsid w:val="44B36E39"/>
    <w:rsid w:val="44DC2E06"/>
    <w:rsid w:val="44EC7013"/>
    <w:rsid w:val="44F02519"/>
    <w:rsid w:val="44FB3AE3"/>
    <w:rsid w:val="44FF3C64"/>
    <w:rsid w:val="450548D3"/>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EF6F11"/>
    <w:rsid w:val="47F46C1C"/>
    <w:rsid w:val="47FE7658"/>
    <w:rsid w:val="48072039"/>
    <w:rsid w:val="480B19F6"/>
    <w:rsid w:val="480E7E09"/>
    <w:rsid w:val="48114FA7"/>
    <w:rsid w:val="481D675B"/>
    <w:rsid w:val="482109E5"/>
    <w:rsid w:val="48212AE9"/>
    <w:rsid w:val="48281A14"/>
    <w:rsid w:val="484D05AF"/>
    <w:rsid w:val="48580B3F"/>
    <w:rsid w:val="486266B3"/>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E6E1E"/>
    <w:rsid w:val="491F7F64"/>
    <w:rsid w:val="492A1BD4"/>
    <w:rsid w:val="49582843"/>
    <w:rsid w:val="49733467"/>
    <w:rsid w:val="49970E24"/>
    <w:rsid w:val="49A418F2"/>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A73A3D"/>
    <w:rsid w:val="4BB31E0A"/>
    <w:rsid w:val="4BC60804"/>
    <w:rsid w:val="4BC74E08"/>
    <w:rsid w:val="4BCF4885"/>
    <w:rsid w:val="4BD07997"/>
    <w:rsid w:val="4BDF3E16"/>
    <w:rsid w:val="4BED5D9C"/>
    <w:rsid w:val="4BF722AF"/>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D827C4"/>
    <w:rsid w:val="4DDD0570"/>
    <w:rsid w:val="4DF521AC"/>
    <w:rsid w:val="4E0A2800"/>
    <w:rsid w:val="4E0D58C8"/>
    <w:rsid w:val="4E154828"/>
    <w:rsid w:val="4E222649"/>
    <w:rsid w:val="4E244D2D"/>
    <w:rsid w:val="4E5079C5"/>
    <w:rsid w:val="4E563243"/>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30505"/>
    <w:rsid w:val="4F545D86"/>
    <w:rsid w:val="4F5F1347"/>
    <w:rsid w:val="4F896D46"/>
    <w:rsid w:val="4F974D24"/>
    <w:rsid w:val="4FA14EEC"/>
    <w:rsid w:val="4FA84227"/>
    <w:rsid w:val="4FC231DA"/>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C85E60"/>
    <w:rsid w:val="52DB19FD"/>
    <w:rsid w:val="52EE339D"/>
    <w:rsid w:val="530174D7"/>
    <w:rsid w:val="5306292A"/>
    <w:rsid w:val="530822C8"/>
    <w:rsid w:val="53317508"/>
    <w:rsid w:val="533233BC"/>
    <w:rsid w:val="533E1E81"/>
    <w:rsid w:val="53445C3B"/>
    <w:rsid w:val="534B7333"/>
    <w:rsid w:val="536C234B"/>
    <w:rsid w:val="536F3F83"/>
    <w:rsid w:val="53703E8D"/>
    <w:rsid w:val="53707DDE"/>
    <w:rsid w:val="537E0058"/>
    <w:rsid w:val="53943296"/>
    <w:rsid w:val="53950AA6"/>
    <w:rsid w:val="539605FB"/>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5020C"/>
    <w:rsid w:val="55987FBD"/>
    <w:rsid w:val="55AA2075"/>
    <w:rsid w:val="55B41C64"/>
    <w:rsid w:val="55E34DF9"/>
    <w:rsid w:val="55E759FD"/>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56C97"/>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01ABC"/>
    <w:rsid w:val="599C0038"/>
    <w:rsid w:val="599F6487"/>
    <w:rsid w:val="59B04427"/>
    <w:rsid w:val="59B377F3"/>
    <w:rsid w:val="59B6573E"/>
    <w:rsid w:val="59C43D4D"/>
    <w:rsid w:val="59C83A39"/>
    <w:rsid w:val="59FB18DA"/>
    <w:rsid w:val="5A160FDB"/>
    <w:rsid w:val="5A261DCD"/>
    <w:rsid w:val="5A361544"/>
    <w:rsid w:val="5A3F108A"/>
    <w:rsid w:val="5A491507"/>
    <w:rsid w:val="5A4A272E"/>
    <w:rsid w:val="5A5B363C"/>
    <w:rsid w:val="5A6D76C0"/>
    <w:rsid w:val="5A723A0D"/>
    <w:rsid w:val="5A762255"/>
    <w:rsid w:val="5A833B0D"/>
    <w:rsid w:val="5A9D621A"/>
    <w:rsid w:val="5AB17106"/>
    <w:rsid w:val="5AB864BE"/>
    <w:rsid w:val="5AC219D6"/>
    <w:rsid w:val="5AC94301"/>
    <w:rsid w:val="5ACF40CD"/>
    <w:rsid w:val="5AE67733"/>
    <w:rsid w:val="5AF57B23"/>
    <w:rsid w:val="5AFD3B96"/>
    <w:rsid w:val="5B0C640C"/>
    <w:rsid w:val="5B170C5D"/>
    <w:rsid w:val="5B2D305D"/>
    <w:rsid w:val="5B443E9C"/>
    <w:rsid w:val="5B4C1057"/>
    <w:rsid w:val="5B53327E"/>
    <w:rsid w:val="5B60602F"/>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7929C3"/>
    <w:rsid w:val="5C7F58F3"/>
    <w:rsid w:val="5C80234E"/>
    <w:rsid w:val="5CC83DC7"/>
    <w:rsid w:val="5CD7479C"/>
    <w:rsid w:val="5CE536CF"/>
    <w:rsid w:val="5CE568F8"/>
    <w:rsid w:val="5CF33064"/>
    <w:rsid w:val="5D013D09"/>
    <w:rsid w:val="5D0536BD"/>
    <w:rsid w:val="5D0576C4"/>
    <w:rsid w:val="5D203E5D"/>
    <w:rsid w:val="5D230368"/>
    <w:rsid w:val="5D255730"/>
    <w:rsid w:val="5D424AC5"/>
    <w:rsid w:val="5D5667E0"/>
    <w:rsid w:val="5D580881"/>
    <w:rsid w:val="5D6261CB"/>
    <w:rsid w:val="5D9B1BA1"/>
    <w:rsid w:val="5DA13534"/>
    <w:rsid w:val="5DC9382F"/>
    <w:rsid w:val="5DCB56EC"/>
    <w:rsid w:val="5DD14279"/>
    <w:rsid w:val="5DE448D2"/>
    <w:rsid w:val="5DF441FF"/>
    <w:rsid w:val="5DFC33B3"/>
    <w:rsid w:val="5E057AF6"/>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A6139"/>
    <w:rsid w:val="5FFB5E88"/>
    <w:rsid w:val="600A6271"/>
    <w:rsid w:val="601101FB"/>
    <w:rsid w:val="60357E4D"/>
    <w:rsid w:val="6046706E"/>
    <w:rsid w:val="60492B3E"/>
    <w:rsid w:val="60565E64"/>
    <w:rsid w:val="605D4C28"/>
    <w:rsid w:val="605E55CF"/>
    <w:rsid w:val="606A06BA"/>
    <w:rsid w:val="606F2DD9"/>
    <w:rsid w:val="60747DCE"/>
    <w:rsid w:val="6089047C"/>
    <w:rsid w:val="608D4CE3"/>
    <w:rsid w:val="60A859A2"/>
    <w:rsid w:val="60AB29AA"/>
    <w:rsid w:val="60AC67BD"/>
    <w:rsid w:val="60AE372D"/>
    <w:rsid w:val="60C06489"/>
    <w:rsid w:val="60CD295D"/>
    <w:rsid w:val="60CE2A0E"/>
    <w:rsid w:val="61096ED4"/>
    <w:rsid w:val="61204933"/>
    <w:rsid w:val="612354B4"/>
    <w:rsid w:val="613160D2"/>
    <w:rsid w:val="613475AD"/>
    <w:rsid w:val="61351A56"/>
    <w:rsid w:val="613F62A8"/>
    <w:rsid w:val="61415F87"/>
    <w:rsid w:val="61561800"/>
    <w:rsid w:val="615A223E"/>
    <w:rsid w:val="615A4676"/>
    <w:rsid w:val="615B47A6"/>
    <w:rsid w:val="616435A6"/>
    <w:rsid w:val="61784744"/>
    <w:rsid w:val="617D4CFF"/>
    <w:rsid w:val="619940E6"/>
    <w:rsid w:val="61A6014E"/>
    <w:rsid w:val="61B3236A"/>
    <w:rsid w:val="61D63921"/>
    <w:rsid w:val="61DB724C"/>
    <w:rsid w:val="61EE1B3B"/>
    <w:rsid w:val="61F439C5"/>
    <w:rsid w:val="61F443E9"/>
    <w:rsid w:val="61F63F1C"/>
    <w:rsid w:val="62086520"/>
    <w:rsid w:val="6210426E"/>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23BA9"/>
    <w:rsid w:val="638F7AFC"/>
    <w:rsid w:val="639215D8"/>
    <w:rsid w:val="63A36BE5"/>
    <w:rsid w:val="63A941B6"/>
    <w:rsid w:val="63C04B8A"/>
    <w:rsid w:val="63D42229"/>
    <w:rsid w:val="63D45CA5"/>
    <w:rsid w:val="63D8474D"/>
    <w:rsid w:val="63DB746A"/>
    <w:rsid w:val="63E5033D"/>
    <w:rsid w:val="63EC46A4"/>
    <w:rsid w:val="63EE162B"/>
    <w:rsid w:val="63F75B8A"/>
    <w:rsid w:val="640310C7"/>
    <w:rsid w:val="64041226"/>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877E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48015B"/>
    <w:rsid w:val="665265F4"/>
    <w:rsid w:val="665D487D"/>
    <w:rsid w:val="668A0DFC"/>
    <w:rsid w:val="66943E18"/>
    <w:rsid w:val="6699652A"/>
    <w:rsid w:val="66A562F6"/>
    <w:rsid w:val="66A93110"/>
    <w:rsid w:val="66AC664F"/>
    <w:rsid w:val="66AF2B2C"/>
    <w:rsid w:val="66C83F2C"/>
    <w:rsid w:val="66EB1F18"/>
    <w:rsid w:val="66F0190D"/>
    <w:rsid w:val="67035B4C"/>
    <w:rsid w:val="67064E16"/>
    <w:rsid w:val="672833FF"/>
    <w:rsid w:val="673832E7"/>
    <w:rsid w:val="67447CAA"/>
    <w:rsid w:val="67603184"/>
    <w:rsid w:val="676569B0"/>
    <w:rsid w:val="67662B31"/>
    <w:rsid w:val="67690407"/>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B7066"/>
    <w:rsid w:val="68AC7864"/>
    <w:rsid w:val="68AE0590"/>
    <w:rsid w:val="68BD141F"/>
    <w:rsid w:val="68C2312F"/>
    <w:rsid w:val="68CC74D0"/>
    <w:rsid w:val="68DD058C"/>
    <w:rsid w:val="68E84B74"/>
    <w:rsid w:val="68FE4D8A"/>
    <w:rsid w:val="690300E6"/>
    <w:rsid w:val="691F004A"/>
    <w:rsid w:val="692563EE"/>
    <w:rsid w:val="69270413"/>
    <w:rsid w:val="692D6BB4"/>
    <w:rsid w:val="69456602"/>
    <w:rsid w:val="6965727E"/>
    <w:rsid w:val="69785369"/>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8213EE"/>
    <w:rsid w:val="6A9553FE"/>
    <w:rsid w:val="6A9F48FD"/>
    <w:rsid w:val="6AC02AEF"/>
    <w:rsid w:val="6AC07030"/>
    <w:rsid w:val="6AC30E38"/>
    <w:rsid w:val="6ACB6656"/>
    <w:rsid w:val="6AD0268E"/>
    <w:rsid w:val="6ADB66AC"/>
    <w:rsid w:val="6ADD74FD"/>
    <w:rsid w:val="6AF15601"/>
    <w:rsid w:val="6B3816B9"/>
    <w:rsid w:val="6B457289"/>
    <w:rsid w:val="6B4736DA"/>
    <w:rsid w:val="6B4A61AA"/>
    <w:rsid w:val="6B4F341C"/>
    <w:rsid w:val="6B570F9E"/>
    <w:rsid w:val="6B613AB3"/>
    <w:rsid w:val="6B704D44"/>
    <w:rsid w:val="6B7A4A17"/>
    <w:rsid w:val="6B7F1BF6"/>
    <w:rsid w:val="6B9512FD"/>
    <w:rsid w:val="6BB554FE"/>
    <w:rsid w:val="6BB87BB7"/>
    <w:rsid w:val="6BC12EDC"/>
    <w:rsid w:val="6BCB65E9"/>
    <w:rsid w:val="6BD43675"/>
    <w:rsid w:val="6BDB3000"/>
    <w:rsid w:val="6BE255D8"/>
    <w:rsid w:val="6BE76A97"/>
    <w:rsid w:val="6BF056A3"/>
    <w:rsid w:val="6BF43FAF"/>
    <w:rsid w:val="6BF87E52"/>
    <w:rsid w:val="6BFB78C8"/>
    <w:rsid w:val="6C1363EA"/>
    <w:rsid w:val="6C1F175D"/>
    <w:rsid w:val="6C236C77"/>
    <w:rsid w:val="6C260AD1"/>
    <w:rsid w:val="6C3B602B"/>
    <w:rsid w:val="6C3E480C"/>
    <w:rsid w:val="6C4A348A"/>
    <w:rsid w:val="6C4A4478"/>
    <w:rsid w:val="6C5002D5"/>
    <w:rsid w:val="6C69343B"/>
    <w:rsid w:val="6C737CFB"/>
    <w:rsid w:val="6C777224"/>
    <w:rsid w:val="6C784906"/>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9D000B"/>
    <w:rsid w:val="6DA026C8"/>
    <w:rsid w:val="6DAC5479"/>
    <w:rsid w:val="6DB46943"/>
    <w:rsid w:val="6DC62455"/>
    <w:rsid w:val="6DE4394A"/>
    <w:rsid w:val="6DED7696"/>
    <w:rsid w:val="6DF60C91"/>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B6955"/>
    <w:rsid w:val="6F200617"/>
    <w:rsid w:val="6F206808"/>
    <w:rsid w:val="6F233CB6"/>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F1283A"/>
    <w:rsid w:val="700D5DEC"/>
    <w:rsid w:val="701B7516"/>
    <w:rsid w:val="70563262"/>
    <w:rsid w:val="705873A3"/>
    <w:rsid w:val="70726F06"/>
    <w:rsid w:val="708C46A0"/>
    <w:rsid w:val="709910D5"/>
    <w:rsid w:val="709C35CE"/>
    <w:rsid w:val="70B26D33"/>
    <w:rsid w:val="70B54946"/>
    <w:rsid w:val="70D216D3"/>
    <w:rsid w:val="70D9122B"/>
    <w:rsid w:val="70F63584"/>
    <w:rsid w:val="71013AC4"/>
    <w:rsid w:val="711E75DA"/>
    <w:rsid w:val="71221C60"/>
    <w:rsid w:val="71306040"/>
    <w:rsid w:val="71534AAE"/>
    <w:rsid w:val="7158431A"/>
    <w:rsid w:val="71613AEC"/>
    <w:rsid w:val="716C54B9"/>
    <w:rsid w:val="717C638C"/>
    <w:rsid w:val="71896C8F"/>
    <w:rsid w:val="719B216D"/>
    <w:rsid w:val="71B330DD"/>
    <w:rsid w:val="71B752EE"/>
    <w:rsid w:val="71C66F16"/>
    <w:rsid w:val="71DB12A7"/>
    <w:rsid w:val="71E40223"/>
    <w:rsid w:val="72106F1F"/>
    <w:rsid w:val="722D57C7"/>
    <w:rsid w:val="723423C2"/>
    <w:rsid w:val="724062B5"/>
    <w:rsid w:val="724A0704"/>
    <w:rsid w:val="724F46F0"/>
    <w:rsid w:val="7255143F"/>
    <w:rsid w:val="725D42D9"/>
    <w:rsid w:val="726436E6"/>
    <w:rsid w:val="72700C83"/>
    <w:rsid w:val="727E6483"/>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3C4E1B"/>
    <w:rsid w:val="734333B2"/>
    <w:rsid w:val="73666CF1"/>
    <w:rsid w:val="7383558F"/>
    <w:rsid w:val="738B5FB1"/>
    <w:rsid w:val="73B02110"/>
    <w:rsid w:val="73CA3785"/>
    <w:rsid w:val="73CE0E30"/>
    <w:rsid w:val="73E42131"/>
    <w:rsid w:val="73EF6009"/>
    <w:rsid w:val="73F3494A"/>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0D20E7"/>
    <w:rsid w:val="75101C40"/>
    <w:rsid w:val="75225CBF"/>
    <w:rsid w:val="75350693"/>
    <w:rsid w:val="753B48E1"/>
    <w:rsid w:val="753D3667"/>
    <w:rsid w:val="7546677D"/>
    <w:rsid w:val="754B2AC0"/>
    <w:rsid w:val="754D466C"/>
    <w:rsid w:val="754F4CC4"/>
    <w:rsid w:val="7554600D"/>
    <w:rsid w:val="756338A7"/>
    <w:rsid w:val="756A69CE"/>
    <w:rsid w:val="756E0B0A"/>
    <w:rsid w:val="756F18B8"/>
    <w:rsid w:val="757031D9"/>
    <w:rsid w:val="75806983"/>
    <w:rsid w:val="75814167"/>
    <w:rsid w:val="75842DFC"/>
    <w:rsid w:val="758E0290"/>
    <w:rsid w:val="75A667A1"/>
    <w:rsid w:val="75B9416A"/>
    <w:rsid w:val="75BE0722"/>
    <w:rsid w:val="75C247F2"/>
    <w:rsid w:val="75CC7278"/>
    <w:rsid w:val="75CD7BB5"/>
    <w:rsid w:val="75D833A4"/>
    <w:rsid w:val="75ED7C1C"/>
    <w:rsid w:val="75F1698E"/>
    <w:rsid w:val="7616334A"/>
    <w:rsid w:val="762C54EE"/>
    <w:rsid w:val="76395565"/>
    <w:rsid w:val="76437D02"/>
    <w:rsid w:val="76442B95"/>
    <w:rsid w:val="765120A6"/>
    <w:rsid w:val="767F05D4"/>
    <w:rsid w:val="76A57736"/>
    <w:rsid w:val="76BF7D3D"/>
    <w:rsid w:val="76C52AEB"/>
    <w:rsid w:val="76D264D4"/>
    <w:rsid w:val="76D66A80"/>
    <w:rsid w:val="76E13C82"/>
    <w:rsid w:val="76E955C3"/>
    <w:rsid w:val="76ED50F2"/>
    <w:rsid w:val="76FB26C3"/>
    <w:rsid w:val="76FD43AC"/>
    <w:rsid w:val="77123ACC"/>
    <w:rsid w:val="77247924"/>
    <w:rsid w:val="772B1B20"/>
    <w:rsid w:val="77406B01"/>
    <w:rsid w:val="77510935"/>
    <w:rsid w:val="77533C64"/>
    <w:rsid w:val="77545425"/>
    <w:rsid w:val="77634F3B"/>
    <w:rsid w:val="77691105"/>
    <w:rsid w:val="778A3EDB"/>
    <w:rsid w:val="778E76B4"/>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7089"/>
    <w:rsid w:val="79373219"/>
    <w:rsid w:val="794A4288"/>
    <w:rsid w:val="794C7980"/>
    <w:rsid w:val="7954036F"/>
    <w:rsid w:val="7963139E"/>
    <w:rsid w:val="796A36B4"/>
    <w:rsid w:val="796F2A8D"/>
    <w:rsid w:val="797A39DC"/>
    <w:rsid w:val="798B23A6"/>
    <w:rsid w:val="79A04DFD"/>
    <w:rsid w:val="79A300EC"/>
    <w:rsid w:val="79A86542"/>
    <w:rsid w:val="79BE5E62"/>
    <w:rsid w:val="79D00261"/>
    <w:rsid w:val="79D72059"/>
    <w:rsid w:val="79D917F7"/>
    <w:rsid w:val="79E34D47"/>
    <w:rsid w:val="79EC33C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75207"/>
    <w:rsid w:val="7B89373C"/>
    <w:rsid w:val="7B8B54F1"/>
    <w:rsid w:val="7BCD7043"/>
    <w:rsid w:val="7BDA2B39"/>
    <w:rsid w:val="7BE114B4"/>
    <w:rsid w:val="7C0A4F8F"/>
    <w:rsid w:val="7C274E7E"/>
    <w:rsid w:val="7C280E42"/>
    <w:rsid w:val="7C4A7F77"/>
    <w:rsid w:val="7C4F49BF"/>
    <w:rsid w:val="7C7F4F3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7A55"/>
    <w:rsid w:val="7D5D66B3"/>
    <w:rsid w:val="7D737A9C"/>
    <w:rsid w:val="7D8234F7"/>
    <w:rsid w:val="7DAA16F6"/>
    <w:rsid w:val="7DCA2855"/>
    <w:rsid w:val="7DE14EF9"/>
    <w:rsid w:val="7DEF3EAB"/>
    <w:rsid w:val="7E183EEA"/>
    <w:rsid w:val="7E245663"/>
    <w:rsid w:val="7E287508"/>
    <w:rsid w:val="7E304914"/>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E459D"/>
    <w:rsid w:val="7F21551C"/>
    <w:rsid w:val="7F251450"/>
    <w:rsid w:val="7F36688A"/>
    <w:rsid w:val="7F381A47"/>
    <w:rsid w:val="7F3932D6"/>
    <w:rsid w:val="7F3B3199"/>
    <w:rsid w:val="7F3D07F6"/>
    <w:rsid w:val="7F40446B"/>
    <w:rsid w:val="7F4D23DA"/>
    <w:rsid w:val="7F613C7E"/>
    <w:rsid w:val="7F827F3A"/>
    <w:rsid w:val="7F912BF1"/>
    <w:rsid w:val="7FA4150B"/>
    <w:rsid w:val="7FCC65E5"/>
    <w:rsid w:val="7FED0200"/>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2025-05-09T14:04:57Z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